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bookmarkStart w:id="0" w:name="_GoBack"/>
      <w:bookmarkEnd w:id="0"/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5271E422" w14:textId="588DDF51" w:rsidR="00441DA5" w:rsidRPr="00492684" w:rsidRDefault="004E36AD" w:rsidP="00075BFC">
      <w:pPr>
        <w:tabs>
          <w:tab w:val="left" w:pos="2835"/>
        </w:tabs>
        <w:spacing w:before="240" w:after="240"/>
        <w:ind w:left="2835" w:hanging="2835"/>
        <w:jc w:val="center"/>
        <w:rPr>
          <w:rFonts w:ascii="Calibri" w:hAnsi="Calibri" w:cs="Calibri"/>
          <w:highlight w:val="yellow"/>
          <w:lang w:val="en-GB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r w:rsidR="00075BFC" w:rsidRPr="00075BFC">
        <w:rPr>
          <w:rFonts w:asciiTheme="minorHAnsi" w:hAnsiTheme="minorHAnsi" w:cstheme="minorHAnsi"/>
          <w:b/>
          <w:bCs/>
        </w:rPr>
        <w:t>09-G0</w:t>
      </w:r>
      <w:r w:rsidR="00B13D60">
        <w:rPr>
          <w:rFonts w:asciiTheme="minorHAnsi" w:hAnsiTheme="minorHAnsi" w:cstheme="minorHAnsi"/>
          <w:b/>
          <w:bCs/>
        </w:rPr>
        <w:t>1</w:t>
      </w:r>
      <w:r w:rsidR="004058C6">
        <w:rPr>
          <w:rFonts w:asciiTheme="minorHAnsi" w:hAnsiTheme="minorHAnsi" w:cstheme="minorHAnsi"/>
          <w:b/>
          <w:bCs/>
        </w:rPr>
        <w:t>1</w:t>
      </w:r>
      <w:r w:rsidR="00075BFC" w:rsidRPr="00075BFC">
        <w:rPr>
          <w:rFonts w:asciiTheme="minorHAnsi" w:hAnsiTheme="minorHAnsi" w:cstheme="minorHAnsi"/>
          <w:b/>
          <w:bCs/>
        </w:rPr>
        <w:t>-2</w:t>
      </w:r>
      <w:r w:rsidR="00052AC7">
        <w:rPr>
          <w:rFonts w:asciiTheme="minorHAnsi" w:hAnsiTheme="minorHAnsi" w:cstheme="minorHAnsi"/>
          <w:b/>
          <w:bCs/>
        </w:rPr>
        <w:t>4</w:t>
      </w:r>
      <w:r w:rsidR="00441DA5"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751121" w:rsidRDefault="00C44890" w:rsidP="00C44890">
      <w:pPr>
        <w:pStyle w:val="Heading2"/>
        <w:rPr>
          <w:rFonts w:ascii="Times New Roman" w:hAnsi="Times New Roman"/>
        </w:rPr>
      </w:pPr>
      <w:bookmarkStart w:id="1" w:name="_Toc419729571"/>
      <w:bookmarkStart w:id="2" w:name="_Toc11156577"/>
      <w:r w:rsidRPr="00751121">
        <w:rPr>
          <w:rFonts w:ascii="Times New Roman" w:hAnsi="Times New Roman"/>
        </w:rPr>
        <w:lastRenderedPageBreak/>
        <w:t>Specification</w:t>
      </w:r>
      <w:bookmarkEnd w:id="1"/>
    </w:p>
    <w:p w14:paraId="3E6BBCE8" w14:textId="4D333F31" w:rsidR="00C44890" w:rsidRPr="00751121" w:rsidRDefault="00C44890" w:rsidP="00C44890">
      <w:pPr>
        <w:pStyle w:val="Heading3"/>
        <w:rPr>
          <w:rFonts w:ascii="Times New Roman" w:hAnsi="Times New Roman"/>
          <w:lang w:val="en-GB"/>
        </w:rPr>
      </w:pPr>
      <w:bookmarkStart w:id="3" w:name="_Toc293504682"/>
      <w:bookmarkStart w:id="4" w:name="_Toc419729572"/>
      <w:bookmarkStart w:id="5" w:name="_Toc292659306"/>
      <w:r w:rsidRPr="00751121">
        <w:rPr>
          <w:rFonts w:ascii="Times New Roman" w:hAnsi="Times New Roman"/>
          <w:lang w:val="en-GB"/>
        </w:rPr>
        <w:t>Background</w:t>
      </w:r>
      <w:bookmarkEnd w:id="3"/>
      <w:bookmarkEnd w:id="4"/>
    </w:p>
    <w:p w14:paraId="6939F783" w14:textId="74593635" w:rsidR="000378AE" w:rsidRDefault="00851A73" w:rsidP="004544A1">
      <w:pPr>
        <w:pStyle w:val="Heading3"/>
        <w:spacing w:line="276" w:lineRule="auto"/>
        <w:jc w:val="both"/>
        <w:rPr>
          <w:rFonts w:ascii="Book Antiqua" w:hAnsi="Book Antiqua"/>
          <w:b w:val="0"/>
          <w:sz w:val="24"/>
          <w:lang w:val="en-GB"/>
        </w:rPr>
      </w:pPr>
      <w:bookmarkStart w:id="6" w:name="_Toc312171709"/>
      <w:r w:rsidRPr="000378AE">
        <w:rPr>
          <w:rFonts w:ascii="Book Antiqua" w:hAnsi="Book Antiqua"/>
          <w:b w:val="0"/>
          <w:sz w:val="24"/>
          <w:lang w:val="en-GB"/>
        </w:rPr>
        <w:t xml:space="preserve">OB </w:t>
      </w:r>
      <w:r w:rsidR="004058C6" w:rsidRPr="000378AE">
        <w:rPr>
          <w:rFonts w:ascii="Book Antiqua" w:hAnsi="Book Antiqua"/>
          <w:b w:val="0"/>
          <w:sz w:val="24"/>
          <w:lang w:val="en-GB"/>
        </w:rPr>
        <w:t xml:space="preserve">via </w:t>
      </w:r>
      <w:r w:rsidR="004544A1">
        <w:rPr>
          <w:rFonts w:ascii="Book Antiqua" w:hAnsi="Book Antiqua"/>
          <w:b w:val="0"/>
          <w:sz w:val="24"/>
          <w:lang w:val="en-GB"/>
        </w:rPr>
        <w:t xml:space="preserve">the </w:t>
      </w:r>
      <w:r w:rsidR="004058C6" w:rsidRPr="000378AE">
        <w:rPr>
          <w:rFonts w:ascii="Book Antiqua" w:hAnsi="Book Antiqua"/>
          <w:b w:val="0"/>
          <w:sz w:val="24"/>
          <w:lang w:val="en-GB"/>
        </w:rPr>
        <w:t xml:space="preserve">Livelihood and Ministerial Tour Unit </w:t>
      </w:r>
      <w:r w:rsidR="004544A1">
        <w:rPr>
          <w:rFonts w:ascii="Book Antiqua" w:hAnsi="Book Antiqua"/>
          <w:b w:val="0"/>
          <w:sz w:val="24"/>
          <w:lang w:val="en-GB"/>
        </w:rPr>
        <w:t>ha</w:t>
      </w:r>
      <w:r w:rsidR="00927B2F">
        <w:rPr>
          <w:rFonts w:ascii="Book Antiqua" w:hAnsi="Book Antiqua"/>
          <w:b w:val="0"/>
          <w:sz w:val="24"/>
          <w:lang w:val="en-GB"/>
        </w:rPr>
        <w:t>s</w:t>
      </w:r>
      <w:r w:rsidR="004544A1">
        <w:rPr>
          <w:rFonts w:ascii="Book Antiqua" w:hAnsi="Book Antiqua"/>
          <w:b w:val="0"/>
          <w:sz w:val="24"/>
          <w:lang w:val="en-GB"/>
        </w:rPr>
        <w:t xml:space="preserve"> tasked under the </w:t>
      </w:r>
      <w:r w:rsidR="004058C6" w:rsidRPr="000378AE">
        <w:rPr>
          <w:rFonts w:ascii="Book Antiqua" w:hAnsi="Book Antiqua"/>
          <w:b w:val="0"/>
          <w:sz w:val="24"/>
          <w:lang w:val="en-GB"/>
        </w:rPr>
        <w:t xml:space="preserve">cabinet decision </w:t>
      </w:r>
      <w:r w:rsidR="004544A1">
        <w:rPr>
          <w:rFonts w:ascii="Book Antiqua" w:hAnsi="Book Antiqua"/>
          <w:b w:val="0"/>
          <w:sz w:val="24"/>
          <w:lang w:val="en-GB"/>
        </w:rPr>
        <w:t>to procure construction materials for Ministerial tour projects following formal procurement procedures. C</w:t>
      </w:r>
      <w:r w:rsidR="000378AE" w:rsidRPr="000378AE">
        <w:rPr>
          <w:rFonts w:ascii="Book Antiqua" w:hAnsi="Book Antiqua"/>
          <w:b w:val="0"/>
          <w:sz w:val="24"/>
          <w:lang w:val="en-GB"/>
        </w:rPr>
        <w:t xml:space="preserve">onstruction of public toilet in </w:t>
      </w:r>
      <w:proofErr w:type="spellStart"/>
      <w:r w:rsidR="000378AE" w:rsidRPr="000378AE">
        <w:rPr>
          <w:rFonts w:ascii="Book Antiqua" w:hAnsi="Book Antiqua"/>
          <w:b w:val="0"/>
          <w:sz w:val="24"/>
          <w:lang w:val="en-GB"/>
        </w:rPr>
        <w:t>Tebwanga</w:t>
      </w:r>
      <w:proofErr w:type="spellEnd"/>
      <w:r w:rsidR="000378AE" w:rsidRPr="000378AE">
        <w:rPr>
          <w:rFonts w:ascii="Book Antiqua" w:hAnsi="Book Antiqua"/>
          <w:b w:val="0"/>
          <w:sz w:val="24"/>
          <w:lang w:val="en-GB"/>
        </w:rPr>
        <w:t xml:space="preserve">, </w:t>
      </w:r>
      <w:proofErr w:type="spellStart"/>
      <w:r w:rsidR="000378AE" w:rsidRPr="000378AE">
        <w:rPr>
          <w:rFonts w:ascii="Book Antiqua" w:hAnsi="Book Antiqua"/>
          <w:b w:val="0"/>
          <w:sz w:val="24"/>
          <w:lang w:val="en-GB"/>
        </w:rPr>
        <w:t>Maiana</w:t>
      </w:r>
      <w:proofErr w:type="spellEnd"/>
      <w:r w:rsidR="000378AE" w:rsidRPr="000378AE">
        <w:rPr>
          <w:rFonts w:ascii="Book Antiqua" w:hAnsi="Book Antiqua"/>
          <w:b w:val="0"/>
          <w:sz w:val="24"/>
          <w:lang w:val="en-GB"/>
        </w:rPr>
        <w:t xml:space="preserve"> and construction of KPC SSS </w:t>
      </w:r>
      <w:proofErr w:type="spellStart"/>
      <w:r w:rsidR="000378AE" w:rsidRPr="000378AE">
        <w:rPr>
          <w:rFonts w:ascii="Book Antiqua" w:hAnsi="Book Antiqua"/>
          <w:b w:val="0"/>
          <w:sz w:val="24"/>
          <w:lang w:val="en-GB"/>
        </w:rPr>
        <w:t>Tamana</w:t>
      </w:r>
      <w:proofErr w:type="spellEnd"/>
      <w:r w:rsidR="004544A1">
        <w:rPr>
          <w:rFonts w:ascii="Book Antiqua" w:hAnsi="Book Antiqua"/>
          <w:b w:val="0"/>
          <w:sz w:val="24"/>
          <w:lang w:val="en-GB"/>
        </w:rPr>
        <w:t xml:space="preserve"> are the </w:t>
      </w:r>
      <w:r w:rsidR="00927B2F">
        <w:rPr>
          <w:rFonts w:ascii="Book Antiqua" w:hAnsi="Book Antiqua"/>
          <w:b w:val="0"/>
          <w:sz w:val="24"/>
          <w:lang w:val="en-GB"/>
        </w:rPr>
        <w:t xml:space="preserve">two projects tendered in the second lot this year. </w:t>
      </w:r>
    </w:p>
    <w:p w14:paraId="4E22053A" w14:textId="01B96B61" w:rsidR="000378AE" w:rsidRPr="000378AE" w:rsidRDefault="004544A1" w:rsidP="004544A1">
      <w:pPr>
        <w:spacing w:line="276" w:lineRule="auto"/>
        <w:rPr>
          <w:rFonts w:ascii="Book Antiqua" w:hAnsi="Book Antiqua"/>
          <w:lang w:val="en-GB"/>
        </w:rPr>
      </w:pPr>
      <w:r>
        <w:rPr>
          <w:rFonts w:ascii="Book Antiqua" w:hAnsi="Book Antiqua"/>
          <w:lang w:val="en-GB"/>
        </w:rPr>
        <w:t xml:space="preserve">Given the urgent need to complete this procurement process prior the long holiday of National Day Celebration, the reduction of tender period </w:t>
      </w:r>
      <w:r w:rsidR="00927B2F">
        <w:rPr>
          <w:rFonts w:ascii="Book Antiqua" w:hAnsi="Book Antiqua"/>
          <w:lang w:val="en-GB"/>
        </w:rPr>
        <w:t>wa</w:t>
      </w:r>
      <w:r>
        <w:rPr>
          <w:rFonts w:ascii="Book Antiqua" w:hAnsi="Book Antiqua"/>
          <w:lang w:val="en-GB"/>
        </w:rPr>
        <w:t xml:space="preserve">s applied and had approved </w:t>
      </w:r>
      <w:r w:rsidR="00927B2F">
        <w:rPr>
          <w:rFonts w:ascii="Book Antiqua" w:hAnsi="Book Antiqua"/>
          <w:lang w:val="en-GB"/>
        </w:rPr>
        <w:t xml:space="preserve">on </w:t>
      </w:r>
      <w:proofErr w:type="gramStart"/>
      <w:r w:rsidR="00927B2F">
        <w:rPr>
          <w:rFonts w:ascii="Book Antiqua" w:hAnsi="Book Antiqua"/>
          <w:lang w:val="en-GB"/>
        </w:rPr>
        <w:t xml:space="preserve">a </w:t>
      </w:r>
      <w:r>
        <w:rPr>
          <w:rFonts w:ascii="Book Antiqua" w:hAnsi="Book Antiqua"/>
          <w:lang w:val="en-GB"/>
        </w:rPr>
        <w:t>7-calendar days</w:t>
      </w:r>
      <w:proofErr w:type="gramEnd"/>
      <w:r>
        <w:rPr>
          <w:rFonts w:ascii="Book Antiqua" w:hAnsi="Book Antiqua"/>
          <w:lang w:val="en-GB"/>
        </w:rPr>
        <w:t xml:space="preserve"> </w:t>
      </w:r>
      <w:r w:rsidR="00927B2F">
        <w:rPr>
          <w:rFonts w:ascii="Book Antiqua" w:hAnsi="Book Antiqua"/>
          <w:lang w:val="en-GB"/>
        </w:rPr>
        <w:t xml:space="preserve">and that is to be utilized for a period of this tender. </w:t>
      </w:r>
    </w:p>
    <w:p w14:paraId="6AFF8990" w14:textId="6DD0EF25" w:rsidR="00751121" w:rsidRPr="00052AC7" w:rsidRDefault="002A4740" w:rsidP="00751121">
      <w:pPr>
        <w:pStyle w:val="Heading3"/>
        <w:rPr>
          <w:rFonts w:ascii="Book Antiqua" w:hAnsi="Book Antiqua"/>
          <w:sz w:val="24"/>
          <w:lang w:val="en-GB"/>
        </w:rPr>
      </w:pPr>
      <w:r w:rsidRPr="00052AC7">
        <w:rPr>
          <w:rFonts w:ascii="Book Antiqua" w:hAnsi="Book Antiqua"/>
          <w:sz w:val="24"/>
          <w:lang w:val="en-GB"/>
        </w:rPr>
        <w:t>Requirements</w:t>
      </w:r>
      <w:bookmarkStart w:id="7" w:name="_Toc308102003"/>
    </w:p>
    <w:p w14:paraId="65EDC5DE" w14:textId="77777777" w:rsidR="008B4243" w:rsidRPr="00052AC7" w:rsidRDefault="00C44890" w:rsidP="00751121">
      <w:pPr>
        <w:pStyle w:val="ListParagraph"/>
        <w:numPr>
          <w:ilvl w:val="0"/>
          <w:numId w:val="17"/>
        </w:numPr>
        <w:ind w:leftChars="0"/>
        <w:rPr>
          <w:rFonts w:ascii="Book Antiqua" w:hAnsi="Book Antiqua"/>
          <w:sz w:val="24"/>
          <w:szCs w:val="24"/>
          <w:lang w:val="en-GB"/>
        </w:rPr>
      </w:pPr>
      <w:r w:rsidRPr="00052AC7">
        <w:rPr>
          <w:rFonts w:ascii="Book Antiqua" w:hAnsi="Book Antiqua"/>
          <w:sz w:val="24"/>
          <w:szCs w:val="24"/>
          <w:lang w:val="en-GB"/>
        </w:rPr>
        <w:t>All supporting documentation must be in English.</w:t>
      </w:r>
      <w:bookmarkStart w:id="8" w:name="_Toc419729577"/>
      <w:bookmarkEnd w:id="7"/>
    </w:p>
    <w:p w14:paraId="070B9C4A" w14:textId="0FF5DB61" w:rsidR="00751121" w:rsidRPr="00052AC7" w:rsidRDefault="00751121" w:rsidP="00751121">
      <w:pPr>
        <w:pStyle w:val="ListParagraph"/>
        <w:numPr>
          <w:ilvl w:val="0"/>
          <w:numId w:val="17"/>
        </w:numPr>
        <w:ind w:leftChars="0"/>
        <w:rPr>
          <w:rFonts w:ascii="Book Antiqua" w:hAnsi="Book Antiqua"/>
          <w:sz w:val="24"/>
          <w:szCs w:val="24"/>
          <w:lang w:val="en-GB"/>
        </w:rPr>
      </w:pPr>
      <w:r w:rsidRPr="00052AC7">
        <w:rPr>
          <w:rFonts w:ascii="Book Antiqua" w:hAnsi="Book Antiqua"/>
          <w:sz w:val="24"/>
          <w:szCs w:val="24"/>
          <w:lang w:val="en-GB"/>
        </w:rPr>
        <w:t xml:space="preserve">Should provide a clear quote(s) and follow every instruction stated in this template starting from submission to delivering of goods. </w:t>
      </w:r>
    </w:p>
    <w:p w14:paraId="0CD8654A" w14:textId="77C1AFC2" w:rsidR="0056077F" w:rsidRPr="00052AC7" w:rsidRDefault="00205194" w:rsidP="00205194">
      <w:pPr>
        <w:tabs>
          <w:tab w:val="left" w:pos="420"/>
        </w:tabs>
        <w:spacing w:after="160" w:line="259" w:lineRule="auto"/>
        <w:rPr>
          <w:rFonts w:ascii="Book Antiqua" w:hAnsi="Book Antiqua"/>
          <w:lang w:val="en-GB"/>
        </w:rPr>
      </w:pPr>
      <w:r w:rsidRPr="00052AC7">
        <w:rPr>
          <w:rFonts w:ascii="Book Antiqua" w:hAnsi="Book Antiqua"/>
          <w:lang w:val="en-GB"/>
        </w:rPr>
        <w:t xml:space="preserve">Please note that the list of requirements can be found in the </w:t>
      </w:r>
      <w:r w:rsidRPr="00052AC7">
        <w:rPr>
          <w:rFonts w:ascii="Book Antiqua" w:hAnsi="Book Antiqua"/>
          <w:b/>
          <w:bCs/>
          <w:i/>
          <w:iCs/>
          <w:lang w:val="en-GB"/>
        </w:rPr>
        <w:t>Instructions on How to Submit a Quotation</w:t>
      </w:r>
      <w:r w:rsidRPr="00052AC7">
        <w:rPr>
          <w:rFonts w:ascii="Book Antiqua" w:hAnsi="Book Antiqua"/>
          <w:lang w:val="en-GB"/>
        </w:rPr>
        <w:t xml:space="preserve"> template, page 5.</w:t>
      </w:r>
    </w:p>
    <w:p w14:paraId="65A62D34" w14:textId="1EE1B871" w:rsidR="00C44890" w:rsidRPr="00052AC7" w:rsidRDefault="00C44890" w:rsidP="00751121">
      <w:pPr>
        <w:pStyle w:val="Heading3"/>
        <w:rPr>
          <w:rFonts w:ascii="Book Antiqua" w:hAnsi="Book Antiqua"/>
          <w:sz w:val="24"/>
          <w:lang w:val="en-GB"/>
        </w:rPr>
      </w:pPr>
      <w:r w:rsidRPr="00052AC7">
        <w:rPr>
          <w:rFonts w:ascii="Book Antiqua" w:hAnsi="Book Antiqua"/>
          <w:sz w:val="24"/>
          <w:lang w:val="en-GB"/>
        </w:rPr>
        <w:t>Installation services</w:t>
      </w:r>
      <w:bookmarkEnd w:id="8"/>
    </w:p>
    <w:p w14:paraId="3321152F" w14:textId="723F4D13" w:rsidR="00C44890" w:rsidRPr="00052AC7" w:rsidRDefault="00751121" w:rsidP="00C44890">
      <w:pPr>
        <w:rPr>
          <w:rFonts w:ascii="Book Antiqua" w:hAnsi="Book Antiqua"/>
          <w:lang w:val="en-GB"/>
        </w:rPr>
      </w:pPr>
      <w:r w:rsidRPr="00052AC7">
        <w:rPr>
          <w:rFonts w:ascii="Book Antiqua" w:hAnsi="Book Antiqua"/>
          <w:lang w:val="en-GB"/>
        </w:rPr>
        <w:t>Nil</w:t>
      </w:r>
    </w:p>
    <w:p w14:paraId="17367821" w14:textId="7FD42E4F" w:rsidR="00C44890" w:rsidRPr="00052AC7" w:rsidRDefault="00C44890" w:rsidP="00772E21">
      <w:pPr>
        <w:pStyle w:val="Heading3"/>
        <w:rPr>
          <w:rFonts w:ascii="Book Antiqua" w:hAnsi="Book Antiqua"/>
          <w:sz w:val="24"/>
          <w:lang w:val="en-GB"/>
        </w:rPr>
      </w:pPr>
      <w:bookmarkStart w:id="9" w:name="_Toc419729578"/>
      <w:r w:rsidRPr="00052AC7">
        <w:rPr>
          <w:rFonts w:ascii="Book Antiqua" w:hAnsi="Book Antiqua"/>
          <w:sz w:val="24"/>
          <w:lang w:val="en-GB"/>
        </w:rPr>
        <w:t>Delivery Time</w:t>
      </w:r>
      <w:bookmarkEnd w:id="9"/>
    </w:p>
    <w:bookmarkEnd w:id="5"/>
    <w:bookmarkEnd w:id="6"/>
    <w:p w14:paraId="44B5E59D" w14:textId="7AE47A89" w:rsidR="00C61A26" w:rsidRPr="00052AC7" w:rsidRDefault="00D275BF" w:rsidP="00C44890">
      <w:pPr>
        <w:pStyle w:val="Heading2"/>
        <w:numPr>
          <w:ilvl w:val="0"/>
          <w:numId w:val="17"/>
        </w:numPr>
        <w:rPr>
          <w:rFonts w:ascii="Book Antiqua" w:hAnsi="Book Antiqua"/>
          <w:b w:val="0"/>
          <w:sz w:val="24"/>
          <w:szCs w:val="24"/>
        </w:rPr>
      </w:pPr>
      <w:r>
        <w:rPr>
          <w:rFonts w:ascii="Book Antiqua" w:hAnsi="Book Antiqua"/>
          <w:b w:val="0"/>
          <w:sz w:val="24"/>
          <w:szCs w:val="24"/>
        </w:rPr>
        <w:t xml:space="preserve">Construction materials must be delivered </w:t>
      </w:r>
      <w:r w:rsidR="00927B2F">
        <w:rPr>
          <w:rFonts w:ascii="Book Antiqua" w:hAnsi="Book Antiqua"/>
          <w:b w:val="0"/>
          <w:sz w:val="24"/>
          <w:szCs w:val="24"/>
        </w:rPr>
        <w:t>once</w:t>
      </w:r>
      <w:r>
        <w:rPr>
          <w:rFonts w:ascii="Book Antiqua" w:hAnsi="Book Antiqua"/>
          <w:b w:val="0"/>
          <w:sz w:val="24"/>
          <w:szCs w:val="24"/>
        </w:rPr>
        <w:t xml:space="preserve"> the first payment is cleared in line with the condition of payment in the contract. </w:t>
      </w:r>
      <w:r w:rsidR="008B4243" w:rsidRPr="00052AC7">
        <w:rPr>
          <w:rFonts w:ascii="Book Antiqua" w:hAnsi="Book Antiqua"/>
          <w:b w:val="0"/>
          <w:sz w:val="24"/>
          <w:szCs w:val="24"/>
        </w:rPr>
        <w:t xml:space="preserve"> </w:t>
      </w:r>
    </w:p>
    <w:p w14:paraId="695DF7A2" w14:textId="77777777" w:rsidR="00A14598" w:rsidRDefault="00A14598">
      <w:pPr>
        <w:spacing w:before="0"/>
        <w:rPr>
          <w:rFonts w:ascii="Book Antiqua" w:hAnsi="Book Antiqua"/>
          <w:b/>
          <w:lang w:val="en-GB"/>
        </w:rPr>
      </w:pPr>
      <w:r>
        <w:rPr>
          <w:rFonts w:ascii="Book Antiqua" w:hAnsi="Book Antiqua"/>
        </w:rPr>
        <w:br w:type="page"/>
      </w:r>
    </w:p>
    <w:p w14:paraId="625DFCD7" w14:textId="59C4AE42" w:rsidR="00C44890" w:rsidRPr="00052AC7" w:rsidRDefault="00C44890" w:rsidP="00C44890">
      <w:pPr>
        <w:pStyle w:val="Heading2"/>
        <w:rPr>
          <w:rFonts w:ascii="Book Antiqua" w:hAnsi="Book Antiqua"/>
          <w:sz w:val="24"/>
          <w:szCs w:val="24"/>
        </w:rPr>
      </w:pPr>
      <w:r w:rsidRPr="00052AC7">
        <w:rPr>
          <w:rFonts w:ascii="Book Antiqua" w:hAnsi="Book Antiqua"/>
          <w:sz w:val="24"/>
          <w:szCs w:val="24"/>
        </w:rPr>
        <w:lastRenderedPageBreak/>
        <w:t>Description of the Goods</w:t>
      </w:r>
      <w:bookmarkEnd w:id="2"/>
    </w:p>
    <w:p w14:paraId="107815C1" w14:textId="6C67C5B5" w:rsidR="00C44890" w:rsidRDefault="00C44890" w:rsidP="00C44890">
      <w:pPr>
        <w:rPr>
          <w:rFonts w:ascii="Book Antiqua" w:hAnsi="Book Antiqua"/>
          <w:i/>
          <w:iCs/>
          <w:lang w:val="en-GB"/>
        </w:rPr>
      </w:pPr>
      <w:r w:rsidRPr="00052AC7">
        <w:rPr>
          <w:rFonts w:ascii="Book Antiqua" w:hAnsi="Book Antiqua"/>
          <w:i/>
          <w:iCs/>
          <w:lang w:val="en-GB"/>
        </w:rPr>
        <w:t xml:space="preserve">Here, list all items to be </w:t>
      </w:r>
      <w:r w:rsidR="008B4243" w:rsidRPr="00052AC7">
        <w:rPr>
          <w:rFonts w:ascii="Book Antiqua" w:hAnsi="Book Antiqua"/>
          <w:i/>
          <w:iCs/>
          <w:lang w:val="en-GB"/>
        </w:rPr>
        <w:t>Tendered.</w:t>
      </w:r>
    </w:p>
    <w:p w14:paraId="21C83282" w14:textId="5E93869F" w:rsidR="00AA1F4A" w:rsidRDefault="00AA1F4A" w:rsidP="00E42B67">
      <w:pPr>
        <w:rPr>
          <w:rFonts w:ascii="Book Antiqua" w:hAnsi="Book Antiqua"/>
          <w:lang w:val="en-GB"/>
        </w:rPr>
      </w:pPr>
    </w:p>
    <w:p w14:paraId="5A87839B" w14:textId="02104937" w:rsidR="00E42B67" w:rsidRDefault="00E42B67" w:rsidP="00E42B67">
      <w:pPr>
        <w:pStyle w:val="ListParagraph"/>
        <w:numPr>
          <w:ilvl w:val="0"/>
          <w:numId w:val="20"/>
        </w:numPr>
        <w:ind w:leftChars="0"/>
        <w:rPr>
          <w:rFonts w:ascii="Book Antiqua" w:hAnsi="Book Antiqua"/>
          <w:sz w:val="28"/>
          <w:szCs w:val="28"/>
          <w:lang w:val="en-GB"/>
        </w:rPr>
      </w:pPr>
      <w:r>
        <w:rPr>
          <w:rFonts w:ascii="Book Antiqua" w:hAnsi="Book Antiqua"/>
          <w:sz w:val="28"/>
          <w:szCs w:val="28"/>
          <w:lang w:val="en-GB"/>
        </w:rPr>
        <w:t xml:space="preserve">Construction materials for Toilet block at </w:t>
      </w:r>
      <w:proofErr w:type="spellStart"/>
      <w:r>
        <w:rPr>
          <w:rFonts w:ascii="Book Antiqua" w:hAnsi="Book Antiqua"/>
          <w:sz w:val="28"/>
          <w:szCs w:val="28"/>
          <w:lang w:val="en-GB"/>
        </w:rPr>
        <w:t>Tebwanga</w:t>
      </w:r>
      <w:proofErr w:type="spellEnd"/>
      <w:r>
        <w:rPr>
          <w:rFonts w:ascii="Book Antiqua" w:hAnsi="Book Antiqua"/>
          <w:sz w:val="28"/>
          <w:szCs w:val="28"/>
          <w:lang w:val="en-GB"/>
        </w:rPr>
        <w:t xml:space="preserve">, </w:t>
      </w:r>
      <w:proofErr w:type="spellStart"/>
      <w:r>
        <w:rPr>
          <w:rFonts w:ascii="Book Antiqua" w:hAnsi="Book Antiqua"/>
          <w:sz w:val="28"/>
          <w:szCs w:val="28"/>
          <w:lang w:val="en-GB"/>
        </w:rPr>
        <w:t>Maiana</w:t>
      </w:r>
      <w:proofErr w:type="spellEnd"/>
    </w:p>
    <w:p w14:paraId="262EBAB6" w14:textId="77777777" w:rsidR="00E42B67" w:rsidRDefault="00E42B67" w:rsidP="00E42B67">
      <w:pPr>
        <w:pStyle w:val="ListParagraph"/>
        <w:ind w:leftChars="0" w:left="720"/>
        <w:rPr>
          <w:rFonts w:ascii="Book Antiqua" w:hAnsi="Book Antiqua"/>
          <w:sz w:val="28"/>
          <w:szCs w:val="28"/>
          <w:lang w:val="en-GB"/>
        </w:rPr>
      </w:pPr>
    </w:p>
    <w:tbl>
      <w:tblPr>
        <w:tblW w:w="8540" w:type="dxa"/>
        <w:tblLook w:val="04A0" w:firstRow="1" w:lastRow="0" w:firstColumn="1" w:lastColumn="0" w:noHBand="0" w:noVBand="1"/>
      </w:tblPr>
      <w:tblGrid>
        <w:gridCol w:w="3408"/>
        <w:gridCol w:w="960"/>
        <w:gridCol w:w="1500"/>
        <w:gridCol w:w="1336"/>
        <w:gridCol w:w="1336"/>
      </w:tblGrid>
      <w:tr w:rsidR="00E42B67" w:rsidRPr="00E42B67" w14:paraId="2E23D39A" w14:textId="77777777" w:rsidTr="00E42B67">
        <w:trPr>
          <w:trHeight w:val="630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7F1CFB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b/>
                <w:bCs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b/>
                <w:bCs/>
                <w:lang w:val="en-AU" w:eastAsia="en-AU"/>
              </w:rPr>
              <w:t xml:space="preserve">Construction of Toilet block, </w:t>
            </w:r>
            <w:proofErr w:type="spellStart"/>
            <w:r w:rsidRPr="00E42B67">
              <w:rPr>
                <w:rFonts w:ascii="Book Antiqua" w:eastAsia="Times New Roman" w:hAnsi="Book Antiqua"/>
                <w:b/>
                <w:bCs/>
                <w:lang w:val="en-AU" w:eastAsia="en-AU"/>
              </w:rPr>
              <w:t>Tebanga</w:t>
            </w:r>
            <w:proofErr w:type="spellEnd"/>
            <w:r w:rsidRPr="00E42B67">
              <w:rPr>
                <w:rFonts w:ascii="Book Antiqua" w:eastAsia="Times New Roman" w:hAnsi="Book Antiqua"/>
                <w:b/>
                <w:bCs/>
                <w:lang w:val="en-AU" w:eastAsia="en-AU"/>
              </w:rPr>
              <w:t xml:space="preserve"> village </w:t>
            </w:r>
            <w:proofErr w:type="spellStart"/>
            <w:r w:rsidRPr="00E42B67">
              <w:rPr>
                <w:rFonts w:ascii="Book Antiqua" w:eastAsia="Times New Roman" w:hAnsi="Book Antiqua"/>
                <w:b/>
                <w:bCs/>
                <w:lang w:val="en-AU" w:eastAsia="en-AU"/>
              </w:rPr>
              <w:t>Maiana</w:t>
            </w:r>
            <w:proofErr w:type="spellEnd"/>
            <w:r w:rsidRPr="00E42B67">
              <w:rPr>
                <w:rFonts w:ascii="Book Antiqua" w:eastAsia="Times New Roman" w:hAnsi="Book Antiqua"/>
                <w:b/>
                <w:bCs/>
                <w:lang w:val="en-AU" w:eastAsia="en-AU"/>
              </w:rPr>
              <w:t xml:space="preserve"> 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78EB8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b/>
                <w:bCs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b/>
                <w:bCs/>
                <w:lang w:val="en-AU" w:eastAsia="en-AU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AF1E7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b/>
                <w:bCs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b/>
                <w:bCs/>
                <w:lang w:val="en-AU" w:eastAsia="en-AU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EE238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933C5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3F38A1B5" w14:textId="77777777" w:rsidTr="00E42B67">
        <w:trPr>
          <w:trHeight w:val="6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975EA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b/>
                <w:bCs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b/>
                <w:bCs/>
                <w:lang w:val="en-AU" w:eastAsia="en-AU"/>
              </w:rPr>
              <w:t>Item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D69F9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b/>
                <w:bCs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b/>
                <w:bCs/>
                <w:lang w:val="en-AU" w:eastAsia="en-AU"/>
              </w:rPr>
              <w:t>Unit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758BC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b/>
                <w:bCs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b/>
                <w:bCs/>
                <w:lang w:val="en-AU" w:eastAsia="en-AU"/>
              </w:rPr>
              <w:t>Qty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A417FC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  <w:t xml:space="preserve"> Price Quotation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3909C4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  <w:t xml:space="preserve"> T/Price Quotation </w:t>
            </w:r>
          </w:p>
        </w:tc>
      </w:tr>
      <w:tr w:rsidR="00E42B67" w:rsidRPr="00E42B67" w14:paraId="1651DE0C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0802E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Brick (8 size)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626655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pcs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CD460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1173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C2657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7ABAC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6E9CF224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02FCD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40 kg Cement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6A337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bag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0435C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141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4D3C0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C307D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112ECF43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23AE7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Formply</w:t>
            </w:r>
            <w:proofErr w:type="spellEnd"/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 for formwork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A7214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sheet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75204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23AE5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A3C0E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3153BEEF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1FF93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3 </w:t>
            </w:r>
            <w:proofErr w:type="gramStart"/>
            <w:r w:rsidRPr="00E42B67">
              <w:rPr>
                <w:rFonts w:ascii="Book Antiqua" w:eastAsia="Times New Roman" w:hAnsi="Book Antiqua"/>
                <w:lang w:val="en-AU" w:eastAsia="en-AU"/>
              </w:rPr>
              <w:t>nail</w:t>
            </w:r>
            <w:proofErr w:type="gramEnd"/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9A1F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pkt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36A6E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6EFA1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3BC18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6A203563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0A4F9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4 </w:t>
            </w:r>
            <w:proofErr w:type="gramStart"/>
            <w:r w:rsidRPr="00E42B67">
              <w:rPr>
                <w:rFonts w:ascii="Book Antiqua" w:eastAsia="Times New Roman" w:hAnsi="Book Antiqua"/>
                <w:lang w:val="en-AU" w:eastAsia="en-AU"/>
              </w:rPr>
              <w:t>nail</w:t>
            </w:r>
            <w:proofErr w:type="gramEnd"/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5CF9C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pkt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A3D8F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85F08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285B5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1D3605C9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CFF7D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“2” flat head nail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24729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1kg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0C757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C071B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980FB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33E2E643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8B960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“2” flat head nail for formwork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C6B0B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1 kg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376A9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C204A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F8A21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0E2CB25A" w14:textId="77777777" w:rsidTr="00E42B67">
        <w:trPr>
          <w:trHeight w:val="6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85CC0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20x20mm pine timber for moulded scotia (1x1)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B055F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length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9DC43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3CC82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96CB7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739D8542" w14:textId="77777777" w:rsidTr="00E42B67">
        <w:trPr>
          <w:trHeight w:val="6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2E290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75x50mm pine timber for strut and Brace (3x2)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A8D2C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length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6A92C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4F52B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E59F2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18A79AD2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E27D7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150x25mm pine timber (6x1)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B4E7B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length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9E8365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3BB2C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035AA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0C8E74E6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B23FB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50x50mm pine timber 2x2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4F25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length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8F4C3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2D122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DB53A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2D95DC4D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754B9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100x50mm pine for top plate (4x2)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A2DC1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length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9F1D9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FD62B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7FC45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513A016E" w14:textId="77777777" w:rsidTr="00E42B67">
        <w:trPr>
          <w:trHeight w:val="6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14BEA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200x20mm pine timber Fascial board (8x1)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A36F6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length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B44E0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E001E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76852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492947EA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5CB87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200x50mm pine timber (8x2)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DC978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length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6C8C0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04485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162D4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6E63CE91" w14:textId="77777777" w:rsidTr="00E42B67">
        <w:trPr>
          <w:trHeight w:val="6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8C13C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 Deformed 12mm diameter reinforcing bar in footing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A03D8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length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268A3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4EFBC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DD3D0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2122EF04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88232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Tie wire 15m/roll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772D6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D37D6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3DA26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48946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08BEB9F9" w14:textId="77777777" w:rsidTr="00E42B67">
        <w:trPr>
          <w:trHeight w:val="6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839DA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Deformed 10mm diameter reinforcing bar in footing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05264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length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572E9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63168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237AD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5EE9A286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13BEF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R6mm diameter stirrup ties at 400c-c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4F553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length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43F28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79860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D9994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1BCF8F96" w14:textId="77777777" w:rsidTr="00E42B67">
        <w:trPr>
          <w:trHeight w:val="6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CCDC4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Deformed 12 mm starter bar including laps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E9EF0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length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422A6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1FC65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C6A1B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3906639F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4380D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Mesh wire (5.4x2.4) 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6F3EE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sheet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8EDEA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C1EF8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CFEC3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51BAA7CA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88A00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4 blade louver </w:t>
            </w:r>
            <w:proofErr w:type="gramStart"/>
            <w:r w:rsidRPr="00E42B67">
              <w:rPr>
                <w:rFonts w:ascii="Book Antiqua" w:eastAsia="Times New Roman" w:hAnsi="Book Antiqua"/>
                <w:lang w:val="en-AU" w:eastAsia="en-AU"/>
              </w:rPr>
              <w:t>frame</w:t>
            </w:r>
            <w:proofErr w:type="gramEnd"/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30787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pair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4A49B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B8AA0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1FE6F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56779B24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3C475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“4” concrete nail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46856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pkt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38F0C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3A2A4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33AE7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72054006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78B25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lastRenderedPageBreak/>
              <w:t xml:space="preserve">3 </w:t>
            </w:r>
            <w:proofErr w:type="gramStart"/>
            <w:r w:rsidRPr="00E42B67">
              <w:rPr>
                <w:rFonts w:ascii="Book Antiqua" w:eastAsia="Times New Roman" w:hAnsi="Book Antiqua"/>
                <w:lang w:val="en-AU" w:eastAsia="en-AU"/>
              </w:rPr>
              <w:t>nail</w:t>
            </w:r>
            <w:proofErr w:type="gramEnd"/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1E6D3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pkt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12B6F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C01B1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997E7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061C1695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60E7B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Masonite 2.4x1.2/ sheet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5888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sheet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F16B2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69AD5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EB400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4059C182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AF68A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“1” panel pin nail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116FA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pkt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B3EA0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E56BE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28FF7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7EA3E732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17CB4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½ inches exterior plywood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9F57D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sheet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B65B1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93ABA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EBC1F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30AB9F5B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9659E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Wood glue 750ml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C535D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6DF17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95A0E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0D016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67AF8B94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D24D9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Fine sandpaper “1600”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B7AE9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meters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733EE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011E5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B4F56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40AE82FB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A97D6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100mm butt brass with screws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DC3C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each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0CE6E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C0343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60F1B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5E5E8407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3C0E9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100mm butt hinger with screw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C6970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each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5A968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0E2B5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61131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6BFB398D" w14:textId="77777777" w:rsidTr="00E42B67">
        <w:trPr>
          <w:trHeight w:val="6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BEADD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Plain mortice lock complete with handles and keys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E16D2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each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E5DEA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5BBDE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4EFAB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6A55DBA2" w14:textId="77777777" w:rsidTr="00E42B67">
        <w:trPr>
          <w:trHeight w:val="6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BCC89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Plain mortice lock complete with handles and keys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2766A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5A7C2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1A2DB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17C2E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7BCED36E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7B768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Roofing 15 size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3FDA7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sheet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6C6A8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016D0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8061A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7E6D4653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227CF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Roofing nail with rubber washer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E0BFD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pkt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EAFF0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091E3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96325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58C47564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CDB9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Sysilation</w:t>
            </w:r>
            <w:proofErr w:type="spellEnd"/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 alum foil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3F784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roll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B5D77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D8842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10046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77565C13" w14:textId="77777777" w:rsidTr="00E42B67">
        <w:trPr>
          <w:trHeight w:val="6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84FC1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20mm diameter incoming </w:t>
            </w: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pvc</w:t>
            </w:r>
            <w:proofErr w:type="spellEnd"/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 pipe for water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84B19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length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5C976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E835F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27C46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784049C3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72C27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20mm diameter bend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5B9B2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1C038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82D64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21159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2E5130C7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AB427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20mm diameter tee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0ED1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B28CF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998F1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D2640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705B8E49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91FBA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20mm diameter male adaptor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30FD0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29878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021D0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E09D1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732B2284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E6E00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20mm diameter female adaptor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EA3A2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84915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86C31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B6B2A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7AD0310C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8103F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Wc</w:t>
            </w:r>
            <w:proofErr w:type="spellEnd"/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 pan suit with p-trap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4291C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A0A69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E4612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2F7FC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5E7DE031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68389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100mm </w:t>
            </w: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dia</w:t>
            </w:r>
            <w:proofErr w:type="spellEnd"/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 pan collar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0E115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7B2F4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909B1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596FA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28CA2AE5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E9CCE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Flushing cistern dual system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5EFB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29C59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4E203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F8B92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2F94B088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C5846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Pan seat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36167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C7C84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B476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4EAE8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59B62322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51AC2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15mm </w:t>
            </w: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dia</w:t>
            </w:r>
            <w:proofErr w:type="spellEnd"/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 hose flex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07E02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F048A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E1EF6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6B4E3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1D4F817B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EB1CF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15mm </w:t>
            </w: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dia</w:t>
            </w:r>
            <w:proofErr w:type="spellEnd"/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 cock valve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81F9A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122C5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FD8E0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FE635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1FEB54A8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719D6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15mm female </w:t>
            </w: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adptor</w:t>
            </w:r>
            <w:proofErr w:type="spellEnd"/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6EB88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66A24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2C795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F9D88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64BB4439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B7A3D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15mm male </w:t>
            </w: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adptor</w:t>
            </w:r>
            <w:proofErr w:type="spellEnd"/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D3B66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C653C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49CF2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5A3D8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1A6D85CF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25BB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Tread seal tape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5793C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8C7D7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7632A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416DA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4B418A52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31D27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Solvent cement 500ml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261E5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26A6D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9C870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B5FA7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44FC72DB" w14:textId="77777777" w:rsidTr="00E42B67">
        <w:trPr>
          <w:trHeight w:val="6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440FC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Wash hand basin completed with bracket (small size)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DCB2E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87011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FF32D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0C543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291294F4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F1B65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15mm bib tap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AB161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3BF37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B66D0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41E7E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23D2867A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90B90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15 mm male </w:t>
            </w: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adptor</w:t>
            </w:r>
            <w:proofErr w:type="spellEnd"/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729F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31967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23D84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EB429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1A71B5E0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DC5D1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15mm female </w:t>
            </w: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adptor</w:t>
            </w:r>
            <w:proofErr w:type="spellEnd"/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AD86A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D2D28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A186C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7A640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242C0E7F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B16F0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32mm s-trap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BB062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A661C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C1716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E9BCE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139DA633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DDC0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32 mm tee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BF0C2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00C6F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9BC84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1E4A7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43F1EB71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DA99A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lastRenderedPageBreak/>
              <w:t>32mm elbow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03FD4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D7B69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44B5B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B9E3B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1E5313CD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215C2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Plug and waste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986CC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5195A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A51FB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8048B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4A17F4E2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B6800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32mm </w:t>
            </w: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pvc</w:t>
            </w:r>
            <w:proofErr w:type="spellEnd"/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 pipe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1C19C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length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D5005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39B31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59CAA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5DBCF819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A54C0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Water tank 1000L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20AA3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EF499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A3BD8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69207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56D971B9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6C3F4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25mm foot valve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83E90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4C266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2A3B6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F6318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0691B832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CB686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25mm male socket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3173D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F29A4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D7868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10320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7DA9CF51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41A47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25mm </w:t>
            </w: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pvc</w:t>
            </w:r>
            <w:proofErr w:type="spellEnd"/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 pipe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0CD89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length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A065F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318E5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ECD61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3C17B434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35AF9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25mm bend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5E8BC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E4BE4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22A44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C54A2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4FF4B765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8F133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25mm tee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A2836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59508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31FA9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2625F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55AE3FD5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C7235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25mm end cap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65743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E707E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E72BA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44B6C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575BF11C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A0CE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25mm Union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CAAD3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205AC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0409F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BE2E2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7197E94F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DA66B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15mm Union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6629D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1F1BB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384D2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B7017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06AE2126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E7C6C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20mm union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83DD5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9054C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D042F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6552A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5F05E872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A7011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25mm x 20mm reducing bush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A1E09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EFB49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B0C51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44F5F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56D0F500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33DDA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25mm x 15mm reducing bush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87EE7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9524B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6B554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72631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30A2A954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3DA9E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F62 fabric mesh wire (6x2m/sheet)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69C2B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sheet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1DD02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88932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3F31E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0013E888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6D6DA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Rod 16 mm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D5326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length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B8649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B822D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DC24D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7DF30BF0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C53E5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Polythene 30x1.2/roll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2B4B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roll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8BF19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7E419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64789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7B13DF13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DE6BA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Undercoat 4ltr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9672E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tin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8220F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F64D3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BE884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3BC72248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1D4E9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Semi-gloss 4ltr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1D5F8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tin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A7771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4F6B3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92A42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17605D9D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B0B2E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Roller brush set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8DA8C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509D8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78D44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355D3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14E32DCA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42155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Paint hand brush “3”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F96CA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8A636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D55DD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3B6A9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56772467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0614B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Acrylic sealer 4ltr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15BF5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tin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17416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F3EAB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3F552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4D9F2B81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C668D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 xml:space="preserve">“2” paint hand brush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6EE9C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proofErr w:type="spellStart"/>
            <w:r w:rsidRPr="00E42B67">
              <w:rPr>
                <w:rFonts w:ascii="Book Antiqua" w:eastAsia="Times New Roman" w:hAnsi="Book Antiqua"/>
                <w:lang w:val="en-AU" w:eastAsia="en-AU"/>
              </w:rPr>
              <w:t>nos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CCA23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lang w:val="en-AU" w:eastAsia="en-A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37709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A5156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4E02773B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54D6D7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  <w:t xml:space="preserve">Total cost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2F449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269DE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418DA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A4DAB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70E4EB12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4F1AB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  <w:t>vat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801CB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985F6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51791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5F06B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42B381D5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B0635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9CBB0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7EDC4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92EF9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BFE31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0AC7EFA8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888EBC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  <w:t>other charges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8B1A4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3B76B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071B6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75E43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  <w:t> </w:t>
            </w:r>
          </w:p>
        </w:tc>
      </w:tr>
      <w:tr w:rsidR="00E42B67" w:rsidRPr="00E42B67" w14:paraId="5D6283FD" w14:textId="77777777" w:rsidTr="00E42B67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1C62A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  <w:t>Total cost (vat inclusive)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C13B1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C76B8" w14:textId="77777777" w:rsidR="00E42B67" w:rsidRPr="00E42B67" w:rsidRDefault="00E42B67" w:rsidP="00E42B67">
            <w:pPr>
              <w:spacing w:before="0"/>
              <w:jc w:val="center"/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34FC7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86474" w14:textId="77777777" w:rsidR="00E42B67" w:rsidRPr="00E42B67" w:rsidRDefault="00E42B67" w:rsidP="00E42B67">
            <w:pPr>
              <w:spacing w:before="0"/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</w:pPr>
            <w:r w:rsidRPr="00E42B67">
              <w:rPr>
                <w:rFonts w:ascii="Book Antiqua" w:eastAsia="Times New Roman" w:hAnsi="Book Antiqua"/>
                <w:b/>
                <w:bCs/>
                <w:color w:val="000000"/>
                <w:lang w:val="en-AU" w:eastAsia="en-AU"/>
              </w:rPr>
              <w:t> </w:t>
            </w:r>
          </w:p>
        </w:tc>
      </w:tr>
    </w:tbl>
    <w:p w14:paraId="745A7093" w14:textId="77777777" w:rsidR="00AA1F4A" w:rsidRDefault="00AA1F4A" w:rsidP="00C44890">
      <w:pPr>
        <w:rPr>
          <w:rFonts w:ascii="Book Antiqua" w:hAnsi="Book Antiqua"/>
          <w:i/>
          <w:iCs/>
          <w:lang w:val="en-GB"/>
        </w:rPr>
      </w:pPr>
    </w:p>
    <w:p w14:paraId="4C4F4C2F" w14:textId="4DDFB0EE" w:rsidR="00E42B67" w:rsidRDefault="00E42B67" w:rsidP="00E42B67">
      <w:pPr>
        <w:pStyle w:val="ListParagraph"/>
        <w:numPr>
          <w:ilvl w:val="0"/>
          <w:numId w:val="20"/>
        </w:numPr>
        <w:ind w:leftChars="0"/>
        <w:rPr>
          <w:rFonts w:ascii="Book Antiqua" w:hAnsi="Book Antiqua"/>
          <w:sz w:val="28"/>
          <w:szCs w:val="28"/>
          <w:lang w:val="en-GB"/>
        </w:rPr>
      </w:pPr>
      <w:r>
        <w:rPr>
          <w:rFonts w:ascii="Book Antiqua" w:hAnsi="Book Antiqua"/>
          <w:sz w:val="28"/>
          <w:szCs w:val="28"/>
          <w:lang w:val="en-GB"/>
        </w:rPr>
        <w:t xml:space="preserve">Construction of KPC SSS </w:t>
      </w:r>
      <w:proofErr w:type="spellStart"/>
      <w:r>
        <w:rPr>
          <w:rFonts w:ascii="Book Antiqua" w:hAnsi="Book Antiqua"/>
          <w:sz w:val="28"/>
          <w:szCs w:val="28"/>
          <w:lang w:val="en-GB"/>
        </w:rPr>
        <w:t>Tamana</w:t>
      </w:r>
      <w:proofErr w:type="spellEnd"/>
    </w:p>
    <w:p w14:paraId="31D9811A" w14:textId="77777777" w:rsidR="00E42B67" w:rsidRDefault="00E42B67" w:rsidP="00E42B67">
      <w:pPr>
        <w:rPr>
          <w:rFonts w:ascii="Book Antiqua" w:hAnsi="Book Antiqua"/>
          <w:sz w:val="28"/>
          <w:szCs w:val="28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11"/>
        <w:gridCol w:w="904"/>
        <w:gridCol w:w="1301"/>
        <w:gridCol w:w="1242"/>
        <w:gridCol w:w="2078"/>
      </w:tblGrid>
      <w:tr w:rsidR="00E42B67" w:rsidRPr="00E42B67" w14:paraId="36B943D1" w14:textId="77777777" w:rsidTr="00E42B67">
        <w:trPr>
          <w:trHeight w:val="699"/>
        </w:trPr>
        <w:tc>
          <w:tcPr>
            <w:tcW w:w="6116" w:type="dxa"/>
            <w:gridSpan w:val="3"/>
            <w:hideMark/>
          </w:tcPr>
          <w:p w14:paraId="005ECDE0" w14:textId="77777777" w:rsidR="00E42B67" w:rsidRPr="00E42B67" w:rsidRDefault="00E42B67" w:rsidP="00E42B67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  <w:lang w:val="en-AU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Procurement of construction materials for KPC SSS (</w:t>
            </w:r>
            <w:proofErr w:type="spellStart"/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Tamana</w:t>
            </w:r>
            <w:proofErr w:type="spellEnd"/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42" w:type="dxa"/>
            <w:noWrap/>
            <w:hideMark/>
          </w:tcPr>
          <w:p w14:paraId="500CC053" w14:textId="77777777" w:rsidR="00E42B67" w:rsidRPr="00E42B67" w:rsidRDefault="00E42B67">
            <w:pPr>
              <w:jc w:val="left"/>
              <w:rPr>
                <w:rFonts w:ascii="Book Antiqua" w:hAnsi="Book Antiqua"/>
                <w:sz w:val="28"/>
                <w:szCs w:val="28"/>
              </w:rPr>
            </w:pPr>
            <w:r w:rsidRPr="00E42B67">
              <w:rPr>
                <w:rFonts w:ascii="Book Antiqua" w:hAnsi="Book Antiqua"/>
                <w:sz w:val="28"/>
                <w:szCs w:val="28"/>
              </w:rPr>
              <w:t> </w:t>
            </w:r>
          </w:p>
        </w:tc>
        <w:tc>
          <w:tcPr>
            <w:tcW w:w="2078" w:type="dxa"/>
            <w:noWrap/>
            <w:hideMark/>
          </w:tcPr>
          <w:p w14:paraId="143B019B" w14:textId="77777777" w:rsidR="00E42B67" w:rsidRPr="00E42B67" w:rsidRDefault="00E42B67">
            <w:pPr>
              <w:rPr>
                <w:rFonts w:ascii="Book Antiqua" w:hAnsi="Book Antiqua"/>
                <w:sz w:val="28"/>
                <w:szCs w:val="28"/>
              </w:rPr>
            </w:pPr>
            <w:r w:rsidRPr="00E42B67">
              <w:rPr>
                <w:rFonts w:ascii="Book Antiqua" w:hAnsi="Book Antiqua"/>
                <w:sz w:val="28"/>
                <w:szCs w:val="28"/>
              </w:rPr>
              <w:t> </w:t>
            </w:r>
          </w:p>
        </w:tc>
      </w:tr>
      <w:tr w:rsidR="00E42B67" w:rsidRPr="00E42B67" w14:paraId="6091D782" w14:textId="77777777" w:rsidTr="000C0D10">
        <w:trPr>
          <w:trHeight w:val="304"/>
        </w:trPr>
        <w:tc>
          <w:tcPr>
            <w:tcW w:w="3911" w:type="dxa"/>
            <w:noWrap/>
            <w:hideMark/>
          </w:tcPr>
          <w:p w14:paraId="7C6B7EB7" w14:textId="77777777" w:rsidR="00E42B67" w:rsidRPr="00E42B67" w:rsidRDefault="00E42B67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 xml:space="preserve">Item </w:t>
            </w:r>
          </w:p>
        </w:tc>
        <w:tc>
          <w:tcPr>
            <w:tcW w:w="904" w:type="dxa"/>
            <w:noWrap/>
            <w:hideMark/>
          </w:tcPr>
          <w:p w14:paraId="42E931DC" w14:textId="77777777" w:rsidR="00E42B67" w:rsidRPr="00E42B67" w:rsidRDefault="00E42B67" w:rsidP="00E42B67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Qty</w:t>
            </w:r>
          </w:p>
        </w:tc>
        <w:tc>
          <w:tcPr>
            <w:tcW w:w="1301" w:type="dxa"/>
            <w:noWrap/>
            <w:hideMark/>
          </w:tcPr>
          <w:p w14:paraId="072A96AC" w14:textId="77777777" w:rsidR="00E42B67" w:rsidRPr="00E42B67" w:rsidRDefault="00E42B67" w:rsidP="00E42B67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Unit</w:t>
            </w:r>
          </w:p>
        </w:tc>
        <w:tc>
          <w:tcPr>
            <w:tcW w:w="1242" w:type="dxa"/>
            <w:noWrap/>
            <w:hideMark/>
          </w:tcPr>
          <w:p w14:paraId="07E2FE7C" w14:textId="77777777" w:rsidR="00E42B67" w:rsidRPr="00E42B67" w:rsidRDefault="00E42B67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Price</w:t>
            </w:r>
          </w:p>
        </w:tc>
        <w:tc>
          <w:tcPr>
            <w:tcW w:w="2078" w:type="dxa"/>
            <w:noWrap/>
            <w:hideMark/>
          </w:tcPr>
          <w:p w14:paraId="2A497ECA" w14:textId="77777777" w:rsidR="00E42B67" w:rsidRPr="00E42B67" w:rsidRDefault="00E42B67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Total/Price</w:t>
            </w:r>
          </w:p>
        </w:tc>
      </w:tr>
      <w:tr w:rsidR="00E42B67" w:rsidRPr="00E42B67" w14:paraId="2B185E8C" w14:textId="77777777" w:rsidTr="000C0D10">
        <w:trPr>
          <w:trHeight w:val="304"/>
        </w:trPr>
        <w:tc>
          <w:tcPr>
            <w:tcW w:w="3911" w:type="dxa"/>
            <w:noWrap/>
            <w:hideMark/>
          </w:tcPr>
          <w:p w14:paraId="5605850B" w14:textId="77777777" w:rsidR="00E42B67" w:rsidRPr="00E42B67" w:rsidRDefault="00E42B67">
            <w:pPr>
              <w:rPr>
                <w:rFonts w:ascii="Book Antiqua" w:hAnsi="Book Antiqua"/>
                <w:sz w:val="28"/>
                <w:szCs w:val="28"/>
              </w:rPr>
            </w:pPr>
            <w:r w:rsidRPr="00E42B67">
              <w:rPr>
                <w:rFonts w:ascii="Book Antiqua" w:hAnsi="Book Antiqua"/>
                <w:sz w:val="28"/>
                <w:szCs w:val="28"/>
              </w:rPr>
              <w:t xml:space="preserve">Bags of cement </w:t>
            </w:r>
          </w:p>
        </w:tc>
        <w:tc>
          <w:tcPr>
            <w:tcW w:w="904" w:type="dxa"/>
            <w:noWrap/>
            <w:hideMark/>
          </w:tcPr>
          <w:p w14:paraId="2CCDE9A3" w14:textId="77777777" w:rsidR="00E42B67" w:rsidRPr="00E42B67" w:rsidRDefault="00E42B67" w:rsidP="00E42B67">
            <w:pPr>
              <w:jc w:val="left"/>
              <w:rPr>
                <w:rFonts w:ascii="Book Antiqua" w:hAnsi="Book Antiqua"/>
                <w:sz w:val="28"/>
                <w:szCs w:val="28"/>
              </w:rPr>
            </w:pPr>
            <w:r w:rsidRPr="00E42B67">
              <w:rPr>
                <w:rFonts w:ascii="Book Antiqua" w:hAnsi="Book Antiqua"/>
                <w:sz w:val="28"/>
                <w:szCs w:val="28"/>
              </w:rPr>
              <w:t>500</w:t>
            </w:r>
          </w:p>
        </w:tc>
        <w:tc>
          <w:tcPr>
            <w:tcW w:w="1301" w:type="dxa"/>
            <w:noWrap/>
            <w:hideMark/>
          </w:tcPr>
          <w:p w14:paraId="7288E89B" w14:textId="77777777" w:rsidR="00E42B67" w:rsidRPr="00E42B67" w:rsidRDefault="00E42B67" w:rsidP="00E42B67">
            <w:pPr>
              <w:jc w:val="left"/>
              <w:rPr>
                <w:rFonts w:ascii="Book Antiqua" w:hAnsi="Book Antiqua"/>
                <w:sz w:val="28"/>
                <w:szCs w:val="28"/>
              </w:rPr>
            </w:pPr>
            <w:r w:rsidRPr="00E42B67">
              <w:rPr>
                <w:rFonts w:ascii="Book Antiqua" w:hAnsi="Book Antiqua"/>
                <w:sz w:val="28"/>
                <w:szCs w:val="28"/>
              </w:rPr>
              <w:t>bag</w:t>
            </w:r>
          </w:p>
        </w:tc>
        <w:tc>
          <w:tcPr>
            <w:tcW w:w="1242" w:type="dxa"/>
            <w:noWrap/>
            <w:hideMark/>
          </w:tcPr>
          <w:p w14:paraId="09506CB6" w14:textId="77777777" w:rsidR="00E42B67" w:rsidRPr="00E42B67" w:rsidRDefault="00E42B67">
            <w:pPr>
              <w:jc w:val="left"/>
              <w:rPr>
                <w:rFonts w:ascii="Book Antiqua" w:hAnsi="Book Antiqua"/>
                <w:sz w:val="28"/>
                <w:szCs w:val="28"/>
              </w:rPr>
            </w:pPr>
            <w:r w:rsidRPr="00E42B67">
              <w:rPr>
                <w:rFonts w:ascii="Book Antiqua" w:hAnsi="Book Antiqua"/>
                <w:sz w:val="28"/>
                <w:szCs w:val="28"/>
              </w:rPr>
              <w:t> </w:t>
            </w:r>
          </w:p>
        </w:tc>
        <w:tc>
          <w:tcPr>
            <w:tcW w:w="2078" w:type="dxa"/>
            <w:noWrap/>
            <w:hideMark/>
          </w:tcPr>
          <w:p w14:paraId="6D6732E5" w14:textId="77777777" w:rsidR="00E42B67" w:rsidRPr="00E42B67" w:rsidRDefault="00E42B67">
            <w:pPr>
              <w:rPr>
                <w:rFonts w:ascii="Book Antiqua" w:hAnsi="Book Antiqua"/>
                <w:sz w:val="28"/>
                <w:szCs w:val="28"/>
              </w:rPr>
            </w:pPr>
            <w:r w:rsidRPr="00E42B67">
              <w:rPr>
                <w:rFonts w:ascii="Book Antiqua" w:hAnsi="Book Antiqua"/>
                <w:sz w:val="28"/>
                <w:szCs w:val="28"/>
              </w:rPr>
              <w:t> </w:t>
            </w:r>
          </w:p>
        </w:tc>
      </w:tr>
      <w:tr w:rsidR="00E42B67" w:rsidRPr="00E42B67" w14:paraId="41D01959" w14:textId="77777777" w:rsidTr="000C0D10">
        <w:trPr>
          <w:trHeight w:val="304"/>
        </w:trPr>
        <w:tc>
          <w:tcPr>
            <w:tcW w:w="3911" w:type="dxa"/>
            <w:noWrap/>
            <w:hideMark/>
          </w:tcPr>
          <w:p w14:paraId="60EFF54D" w14:textId="77777777" w:rsidR="00E42B67" w:rsidRPr="00E42B67" w:rsidRDefault="00E42B67">
            <w:pPr>
              <w:rPr>
                <w:rFonts w:ascii="Book Antiqua" w:hAnsi="Book Antiqua"/>
                <w:sz w:val="28"/>
                <w:szCs w:val="28"/>
              </w:rPr>
            </w:pPr>
            <w:r w:rsidRPr="00E42B67">
              <w:rPr>
                <w:rFonts w:ascii="Book Antiqua" w:hAnsi="Book Antiqua"/>
                <w:sz w:val="28"/>
                <w:szCs w:val="28"/>
              </w:rPr>
              <w:t xml:space="preserve">Mesh wire </w:t>
            </w:r>
          </w:p>
        </w:tc>
        <w:tc>
          <w:tcPr>
            <w:tcW w:w="904" w:type="dxa"/>
            <w:noWrap/>
            <w:hideMark/>
          </w:tcPr>
          <w:p w14:paraId="70A28002" w14:textId="77777777" w:rsidR="00E42B67" w:rsidRPr="00E42B67" w:rsidRDefault="00E42B67" w:rsidP="00E42B67">
            <w:pPr>
              <w:jc w:val="left"/>
              <w:rPr>
                <w:rFonts w:ascii="Book Antiqua" w:hAnsi="Book Antiqua"/>
                <w:sz w:val="28"/>
                <w:szCs w:val="28"/>
              </w:rPr>
            </w:pPr>
            <w:r w:rsidRPr="00E42B67">
              <w:rPr>
                <w:rFonts w:ascii="Book Antiqua" w:hAnsi="Book Antiqua"/>
                <w:sz w:val="28"/>
                <w:szCs w:val="28"/>
              </w:rPr>
              <w:t>50</w:t>
            </w:r>
          </w:p>
        </w:tc>
        <w:tc>
          <w:tcPr>
            <w:tcW w:w="1301" w:type="dxa"/>
            <w:noWrap/>
            <w:hideMark/>
          </w:tcPr>
          <w:p w14:paraId="2515C24B" w14:textId="77777777" w:rsidR="00E42B67" w:rsidRPr="00E42B67" w:rsidRDefault="00E42B67" w:rsidP="00E42B67">
            <w:pPr>
              <w:jc w:val="left"/>
              <w:rPr>
                <w:rFonts w:ascii="Book Antiqua" w:hAnsi="Book Antiqua"/>
                <w:sz w:val="28"/>
                <w:szCs w:val="28"/>
              </w:rPr>
            </w:pPr>
            <w:r w:rsidRPr="00E42B67">
              <w:rPr>
                <w:rFonts w:ascii="Book Antiqua" w:hAnsi="Book Antiqua"/>
                <w:sz w:val="28"/>
                <w:szCs w:val="28"/>
              </w:rPr>
              <w:t>sheet</w:t>
            </w:r>
          </w:p>
        </w:tc>
        <w:tc>
          <w:tcPr>
            <w:tcW w:w="1242" w:type="dxa"/>
            <w:noWrap/>
            <w:hideMark/>
          </w:tcPr>
          <w:p w14:paraId="4ECB6A92" w14:textId="77777777" w:rsidR="00E42B67" w:rsidRPr="00E42B67" w:rsidRDefault="00E42B67">
            <w:pPr>
              <w:jc w:val="left"/>
              <w:rPr>
                <w:rFonts w:ascii="Book Antiqua" w:hAnsi="Book Antiqua"/>
                <w:sz w:val="28"/>
                <w:szCs w:val="28"/>
              </w:rPr>
            </w:pPr>
            <w:r w:rsidRPr="00E42B67">
              <w:rPr>
                <w:rFonts w:ascii="Book Antiqua" w:hAnsi="Book Antiqua"/>
                <w:sz w:val="28"/>
                <w:szCs w:val="28"/>
              </w:rPr>
              <w:t> </w:t>
            </w:r>
          </w:p>
        </w:tc>
        <w:tc>
          <w:tcPr>
            <w:tcW w:w="2078" w:type="dxa"/>
            <w:noWrap/>
            <w:hideMark/>
          </w:tcPr>
          <w:p w14:paraId="6CC44D23" w14:textId="77777777" w:rsidR="00E42B67" w:rsidRPr="00E42B67" w:rsidRDefault="00E42B67">
            <w:pPr>
              <w:rPr>
                <w:rFonts w:ascii="Book Antiqua" w:hAnsi="Book Antiqua"/>
                <w:sz w:val="28"/>
                <w:szCs w:val="28"/>
              </w:rPr>
            </w:pPr>
            <w:r w:rsidRPr="00E42B67">
              <w:rPr>
                <w:rFonts w:ascii="Book Antiqua" w:hAnsi="Book Antiqua"/>
                <w:sz w:val="28"/>
                <w:szCs w:val="28"/>
              </w:rPr>
              <w:t> </w:t>
            </w:r>
          </w:p>
        </w:tc>
      </w:tr>
      <w:tr w:rsidR="00E42B67" w:rsidRPr="00E42B67" w14:paraId="37027215" w14:textId="77777777" w:rsidTr="000C0D10">
        <w:trPr>
          <w:trHeight w:val="304"/>
        </w:trPr>
        <w:tc>
          <w:tcPr>
            <w:tcW w:w="3911" w:type="dxa"/>
            <w:noWrap/>
            <w:hideMark/>
          </w:tcPr>
          <w:p w14:paraId="676938E1" w14:textId="77777777" w:rsidR="00E42B67" w:rsidRPr="00E42B67" w:rsidRDefault="00E42B67">
            <w:pPr>
              <w:rPr>
                <w:rFonts w:ascii="Book Antiqua" w:hAnsi="Book Antiqua"/>
                <w:sz w:val="28"/>
                <w:szCs w:val="28"/>
              </w:rPr>
            </w:pPr>
            <w:r w:rsidRPr="00E42B67">
              <w:rPr>
                <w:rFonts w:ascii="Book Antiqua" w:hAnsi="Book Antiqua"/>
                <w:sz w:val="28"/>
                <w:szCs w:val="28"/>
              </w:rPr>
              <w:lastRenderedPageBreak/>
              <w:t>steel rod 1/2</w:t>
            </w:r>
          </w:p>
        </w:tc>
        <w:tc>
          <w:tcPr>
            <w:tcW w:w="904" w:type="dxa"/>
            <w:noWrap/>
            <w:hideMark/>
          </w:tcPr>
          <w:p w14:paraId="4AB80FDE" w14:textId="77777777" w:rsidR="00E42B67" w:rsidRPr="00E42B67" w:rsidRDefault="00E42B67" w:rsidP="00E42B67">
            <w:pPr>
              <w:jc w:val="left"/>
              <w:rPr>
                <w:rFonts w:ascii="Book Antiqua" w:hAnsi="Book Antiqua"/>
                <w:sz w:val="28"/>
                <w:szCs w:val="28"/>
              </w:rPr>
            </w:pPr>
            <w:r w:rsidRPr="00E42B67">
              <w:rPr>
                <w:rFonts w:ascii="Book Antiqua" w:hAnsi="Book Antiqua"/>
                <w:sz w:val="28"/>
                <w:szCs w:val="28"/>
              </w:rPr>
              <w:t>100</w:t>
            </w:r>
          </w:p>
        </w:tc>
        <w:tc>
          <w:tcPr>
            <w:tcW w:w="1301" w:type="dxa"/>
            <w:noWrap/>
            <w:hideMark/>
          </w:tcPr>
          <w:p w14:paraId="1245825B" w14:textId="77777777" w:rsidR="00E42B67" w:rsidRPr="00E42B67" w:rsidRDefault="00E42B67" w:rsidP="00E42B67">
            <w:pPr>
              <w:jc w:val="left"/>
              <w:rPr>
                <w:rFonts w:ascii="Book Antiqua" w:hAnsi="Book Antiqua"/>
                <w:sz w:val="28"/>
                <w:szCs w:val="28"/>
              </w:rPr>
            </w:pPr>
            <w:r w:rsidRPr="00E42B67">
              <w:rPr>
                <w:rFonts w:ascii="Book Antiqua" w:hAnsi="Book Antiqua"/>
                <w:sz w:val="28"/>
                <w:szCs w:val="28"/>
              </w:rPr>
              <w:t>length</w:t>
            </w:r>
          </w:p>
        </w:tc>
        <w:tc>
          <w:tcPr>
            <w:tcW w:w="1242" w:type="dxa"/>
            <w:noWrap/>
            <w:hideMark/>
          </w:tcPr>
          <w:p w14:paraId="0FA69436" w14:textId="77777777" w:rsidR="00E42B67" w:rsidRPr="00E42B67" w:rsidRDefault="00E42B67">
            <w:pPr>
              <w:jc w:val="left"/>
              <w:rPr>
                <w:rFonts w:ascii="Book Antiqua" w:hAnsi="Book Antiqua"/>
                <w:sz w:val="28"/>
                <w:szCs w:val="28"/>
              </w:rPr>
            </w:pPr>
            <w:r w:rsidRPr="00E42B67">
              <w:rPr>
                <w:rFonts w:ascii="Book Antiqua" w:hAnsi="Book Antiqua"/>
                <w:sz w:val="28"/>
                <w:szCs w:val="28"/>
              </w:rPr>
              <w:t> </w:t>
            </w:r>
          </w:p>
        </w:tc>
        <w:tc>
          <w:tcPr>
            <w:tcW w:w="2078" w:type="dxa"/>
            <w:noWrap/>
            <w:hideMark/>
          </w:tcPr>
          <w:p w14:paraId="0490831C" w14:textId="77777777" w:rsidR="00E42B67" w:rsidRPr="00E42B67" w:rsidRDefault="00E42B67">
            <w:pPr>
              <w:rPr>
                <w:rFonts w:ascii="Book Antiqua" w:hAnsi="Book Antiqua"/>
                <w:sz w:val="28"/>
                <w:szCs w:val="28"/>
              </w:rPr>
            </w:pPr>
            <w:r w:rsidRPr="00E42B67">
              <w:rPr>
                <w:rFonts w:ascii="Book Antiqua" w:hAnsi="Book Antiqua"/>
                <w:sz w:val="28"/>
                <w:szCs w:val="28"/>
              </w:rPr>
              <w:t> </w:t>
            </w:r>
          </w:p>
        </w:tc>
      </w:tr>
      <w:tr w:rsidR="00E42B67" w:rsidRPr="00E42B67" w14:paraId="28569040" w14:textId="77777777" w:rsidTr="000C0D10">
        <w:trPr>
          <w:trHeight w:val="304"/>
        </w:trPr>
        <w:tc>
          <w:tcPr>
            <w:tcW w:w="3911" w:type="dxa"/>
            <w:noWrap/>
            <w:hideMark/>
          </w:tcPr>
          <w:p w14:paraId="32F962DE" w14:textId="77777777" w:rsidR="00E42B67" w:rsidRPr="00E42B67" w:rsidRDefault="00E42B67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Total cost</w:t>
            </w:r>
          </w:p>
        </w:tc>
        <w:tc>
          <w:tcPr>
            <w:tcW w:w="904" w:type="dxa"/>
            <w:noWrap/>
            <w:hideMark/>
          </w:tcPr>
          <w:p w14:paraId="2452A755" w14:textId="77777777" w:rsidR="00E42B67" w:rsidRPr="00E42B67" w:rsidRDefault="00E42B67" w:rsidP="00E42B67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01" w:type="dxa"/>
            <w:noWrap/>
            <w:hideMark/>
          </w:tcPr>
          <w:p w14:paraId="11EA22B3" w14:textId="77777777" w:rsidR="00E42B67" w:rsidRPr="00E42B67" w:rsidRDefault="00E42B67" w:rsidP="00E42B67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42" w:type="dxa"/>
            <w:noWrap/>
            <w:hideMark/>
          </w:tcPr>
          <w:p w14:paraId="5E41F70E" w14:textId="77777777" w:rsidR="00E42B67" w:rsidRPr="00E42B67" w:rsidRDefault="00E42B67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078" w:type="dxa"/>
            <w:noWrap/>
            <w:hideMark/>
          </w:tcPr>
          <w:p w14:paraId="23AFBF9C" w14:textId="77777777" w:rsidR="00E42B67" w:rsidRPr="00E42B67" w:rsidRDefault="00E42B67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</w:tr>
      <w:tr w:rsidR="00E42B67" w:rsidRPr="00E42B67" w14:paraId="1BFEBE72" w14:textId="77777777" w:rsidTr="000C0D10">
        <w:trPr>
          <w:trHeight w:val="304"/>
        </w:trPr>
        <w:tc>
          <w:tcPr>
            <w:tcW w:w="3911" w:type="dxa"/>
            <w:noWrap/>
            <w:hideMark/>
          </w:tcPr>
          <w:p w14:paraId="1BE8B328" w14:textId="77777777" w:rsidR="00E42B67" w:rsidRPr="00E42B67" w:rsidRDefault="00E42B67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vat</w:t>
            </w:r>
          </w:p>
        </w:tc>
        <w:tc>
          <w:tcPr>
            <w:tcW w:w="904" w:type="dxa"/>
            <w:noWrap/>
            <w:hideMark/>
          </w:tcPr>
          <w:p w14:paraId="492DB915" w14:textId="77777777" w:rsidR="00E42B67" w:rsidRPr="00E42B67" w:rsidRDefault="00E42B67" w:rsidP="00E42B67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01" w:type="dxa"/>
            <w:noWrap/>
            <w:hideMark/>
          </w:tcPr>
          <w:p w14:paraId="7A223344" w14:textId="77777777" w:rsidR="00E42B67" w:rsidRPr="00E42B67" w:rsidRDefault="00E42B67" w:rsidP="00E42B67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42" w:type="dxa"/>
            <w:noWrap/>
            <w:hideMark/>
          </w:tcPr>
          <w:p w14:paraId="0D15B357" w14:textId="77777777" w:rsidR="00E42B67" w:rsidRPr="00E42B67" w:rsidRDefault="00E42B67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078" w:type="dxa"/>
            <w:noWrap/>
            <w:hideMark/>
          </w:tcPr>
          <w:p w14:paraId="148DB8FF" w14:textId="77777777" w:rsidR="00E42B67" w:rsidRPr="00E42B67" w:rsidRDefault="00E42B67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</w:tr>
      <w:tr w:rsidR="00E42B67" w:rsidRPr="00E42B67" w14:paraId="4B83C582" w14:textId="77777777" w:rsidTr="000C0D10">
        <w:trPr>
          <w:trHeight w:val="304"/>
        </w:trPr>
        <w:tc>
          <w:tcPr>
            <w:tcW w:w="3911" w:type="dxa"/>
            <w:noWrap/>
            <w:hideMark/>
          </w:tcPr>
          <w:p w14:paraId="16DCCA8C" w14:textId="77777777" w:rsidR="00E42B67" w:rsidRPr="00E42B67" w:rsidRDefault="00E42B67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04" w:type="dxa"/>
            <w:noWrap/>
            <w:hideMark/>
          </w:tcPr>
          <w:p w14:paraId="2F531A01" w14:textId="77777777" w:rsidR="00E42B67" w:rsidRPr="00E42B67" w:rsidRDefault="00E42B67" w:rsidP="00E42B67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01" w:type="dxa"/>
            <w:noWrap/>
            <w:hideMark/>
          </w:tcPr>
          <w:p w14:paraId="2219543C" w14:textId="77777777" w:rsidR="00E42B67" w:rsidRPr="00E42B67" w:rsidRDefault="00E42B67" w:rsidP="00E42B67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42" w:type="dxa"/>
            <w:noWrap/>
            <w:hideMark/>
          </w:tcPr>
          <w:p w14:paraId="40C13A4B" w14:textId="77777777" w:rsidR="00E42B67" w:rsidRPr="00E42B67" w:rsidRDefault="00E42B67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078" w:type="dxa"/>
            <w:noWrap/>
            <w:hideMark/>
          </w:tcPr>
          <w:p w14:paraId="4FE62770" w14:textId="77777777" w:rsidR="00E42B67" w:rsidRPr="00E42B67" w:rsidRDefault="00E42B67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</w:tr>
      <w:tr w:rsidR="00E42B67" w:rsidRPr="00E42B67" w14:paraId="0C2679E8" w14:textId="77777777" w:rsidTr="000C0D10">
        <w:trPr>
          <w:trHeight w:val="304"/>
        </w:trPr>
        <w:tc>
          <w:tcPr>
            <w:tcW w:w="3911" w:type="dxa"/>
            <w:noWrap/>
            <w:hideMark/>
          </w:tcPr>
          <w:p w14:paraId="193CF38E" w14:textId="77777777" w:rsidR="00E42B67" w:rsidRPr="00E42B67" w:rsidRDefault="00E42B67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other charges</w:t>
            </w:r>
          </w:p>
        </w:tc>
        <w:tc>
          <w:tcPr>
            <w:tcW w:w="904" w:type="dxa"/>
            <w:noWrap/>
            <w:hideMark/>
          </w:tcPr>
          <w:p w14:paraId="52585491" w14:textId="77777777" w:rsidR="00E42B67" w:rsidRPr="00E42B67" w:rsidRDefault="00E42B67" w:rsidP="00E42B67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01" w:type="dxa"/>
            <w:noWrap/>
            <w:hideMark/>
          </w:tcPr>
          <w:p w14:paraId="21B1318B" w14:textId="77777777" w:rsidR="00E42B67" w:rsidRPr="00E42B67" w:rsidRDefault="00E42B67" w:rsidP="00E42B67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42" w:type="dxa"/>
            <w:noWrap/>
            <w:hideMark/>
          </w:tcPr>
          <w:p w14:paraId="25C6666F" w14:textId="77777777" w:rsidR="00E42B67" w:rsidRPr="00E42B67" w:rsidRDefault="00E42B67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078" w:type="dxa"/>
            <w:noWrap/>
            <w:hideMark/>
          </w:tcPr>
          <w:p w14:paraId="475467FF" w14:textId="77777777" w:rsidR="00E42B67" w:rsidRPr="00E42B67" w:rsidRDefault="00E42B67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</w:tr>
      <w:tr w:rsidR="00E42B67" w:rsidRPr="00E42B67" w14:paraId="659673EA" w14:textId="77777777" w:rsidTr="000C0D10">
        <w:trPr>
          <w:trHeight w:val="304"/>
        </w:trPr>
        <w:tc>
          <w:tcPr>
            <w:tcW w:w="3911" w:type="dxa"/>
            <w:noWrap/>
            <w:hideMark/>
          </w:tcPr>
          <w:p w14:paraId="3B1F6BB5" w14:textId="77777777" w:rsidR="00E42B67" w:rsidRPr="00E42B67" w:rsidRDefault="00E42B67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Total cost (vat inclusive)</w:t>
            </w:r>
          </w:p>
        </w:tc>
        <w:tc>
          <w:tcPr>
            <w:tcW w:w="904" w:type="dxa"/>
            <w:noWrap/>
            <w:hideMark/>
          </w:tcPr>
          <w:p w14:paraId="3F73E1F6" w14:textId="77777777" w:rsidR="00E42B67" w:rsidRPr="00E42B67" w:rsidRDefault="00E42B67" w:rsidP="00E42B67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01" w:type="dxa"/>
            <w:noWrap/>
            <w:hideMark/>
          </w:tcPr>
          <w:p w14:paraId="5BB060B9" w14:textId="77777777" w:rsidR="00E42B67" w:rsidRPr="00E42B67" w:rsidRDefault="00E42B67" w:rsidP="00E42B67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42" w:type="dxa"/>
            <w:noWrap/>
            <w:hideMark/>
          </w:tcPr>
          <w:p w14:paraId="187B888E" w14:textId="77777777" w:rsidR="00E42B67" w:rsidRPr="00E42B67" w:rsidRDefault="00E42B67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078" w:type="dxa"/>
            <w:noWrap/>
            <w:hideMark/>
          </w:tcPr>
          <w:p w14:paraId="56325FEA" w14:textId="77777777" w:rsidR="00E42B67" w:rsidRPr="00E42B67" w:rsidRDefault="00E42B67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</w:tr>
    </w:tbl>
    <w:p w14:paraId="217B9BC9" w14:textId="77777777" w:rsidR="00E42B67" w:rsidRPr="00E42B67" w:rsidRDefault="00E42B67" w:rsidP="00E42B67">
      <w:pPr>
        <w:rPr>
          <w:rFonts w:ascii="Book Antiqua" w:hAnsi="Book Antiqua"/>
          <w:sz w:val="28"/>
          <w:szCs w:val="28"/>
          <w:lang w:val="en-GB"/>
        </w:rPr>
      </w:pPr>
    </w:p>
    <w:p w14:paraId="69E741C9" w14:textId="7DBAEEED" w:rsidR="00C44890" w:rsidRPr="00E42B67" w:rsidRDefault="00C44890" w:rsidP="00C44890">
      <w:pPr>
        <w:rPr>
          <w:rFonts w:ascii="Book Antiqua" w:hAnsi="Book Antiqua"/>
          <w:lang w:val="en-GB"/>
        </w:rPr>
      </w:pPr>
    </w:p>
    <w:p w14:paraId="67D3B075" w14:textId="77777777" w:rsidR="00C44890" w:rsidRPr="00E42B67" w:rsidRDefault="00C44890" w:rsidP="00C44890">
      <w:pPr>
        <w:rPr>
          <w:rFonts w:ascii="Book Antiqua" w:hAnsi="Book Antiqua"/>
          <w:lang w:val="en-GB"/>
        </w:rPr>
      </w:pPr>
    </w:p>
    <w:p w14:paraId="06D3C1C1" w14:textId="77777777" w:rsidR="00C44890" w:rsidRPr="00E42B67" w:rsidRDefault="00C44890" w:rsidP="00C44890">
      <w:pPr>
        <w:rPr>
          <w:rFonts w:ascii="Book Antiqua" w:hAnsi="Book Antiqua"/>
          <w:lang w:val="en-GB"/>
        </w:rPr>
      </w:pPr>
    </w:p>
    <w:sectPr w:rsidR="00C44890" w:rsidRPr="00E42B67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582E5C" w14:textId="77777777" w:rsidR="0085097A" w:rsidRDefault="0085097A">
      <w:r>
        <w:separator/>
      </w:r>
    </w:p>
  </w:endnote>
  <w:endnote w:type="continuationSeparator" w:id="0">
    <w:p w14:paraId="0EC6F7F1" w14:textId="77777777" w:rsidR="0085097A" w:rsidRDefault="0085097A">
      <w:r>
        <w:continuationSeparator/>
      </w:r>
    </w:p>
  </w:endnote>
  <w:endnote w:type="continuationNotice" w:id="1">
    <w:p w14:paraId="043D04E1" w14:textId="77777777" w:rsidR="0085097A" w:rsidRDefault="008509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altName w:val="Malgun Gothic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C012D6" w:rsidRPr="00C012D6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C012D6" w:rsidRPr="00C012D6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</w:p>
  <w:p w14:paraId="213B5D63" w14:textId="40623CDF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740C8A">
      <w:rPr>
        <w:noProof/>
      </w:rPr>
      <w:t>2024-06-26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24CBAF" w14:textId="77777777" w:rsidR="0085097A" w:rsidRDefault="0085097A">
      <w:r>
        <w:separator/>
      </w:r>
    </w:p>
  </w:footnote>
  <w:footnote w:type="continuationSeparator" w:id="0">
    <w:p w14:paraId="194287F4" w14:textId="77777777" w:rsidR="0085097A" w:rsidRDefault="0085097A">
      <w:r>
        <w:continuationSeparator/>
      </w:r>
    </w:p>
  </w:footnote>
  <w:footnote w:type="continuationNotice" w:id="1">
    <w:p w14:paraId="7BE6F62C" w14:textId="77777777" w:rsidR="0085097A" w:rsidRDefault="008509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516A1" w14:textId="4BC9884C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17DD0"/>
    <w:multiLevelType w:val="multilevel"/>
    <w:tmpl w:val="0CC17DD0"/>
    <w:lvl w:ilvl="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52BF4"/>
    <w:multiLevelType w:val="multilevel"/>
    <w:tmpl w:val="0E452BF4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EastAsia" w:cstheme="minorEastAsi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76EEA"/>
    <w:multiLevelType w:val="hybridMultilevel"/>
    <w:tmpl w:val="7112351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5" w15:restartNumberingAfterBreak="0">
    <w:nsid w:val="29E62892"/>
    <w:multiLevelType w:val="hybridMultilevel"/>
    <w:tmpl w:val="57CA63CE"/>
    <w:lvl w:ilvl="0" w:tplc="A5900A3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5360AE"/>
    <w:multiLevelType w:val="hybridMultilevel"/>
    <w:tmpl w:val="09AEA95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19"/>
  </w:num>
  <w:num w:numId="4">
    <w:abstractNumId w:val="9"/>
  </w:num>
  <w:num w:numId="5">
    <w:abstractNumId w:val="8"/>
  </w:num>
  <w:num w:numId="6">
    <w:abstractNumId w:val="13"/>
  </w:num>
  <w:num w:numId="7">
    <w:abstractNumId w:val="10"/>
  </w:num>
  <w:num w:numId="8">
    <w:abstractNumId w:val="15"/>
  </w:num>
  <w:num w:numId="9">
    <w:abstractNumId w:val="2"/>
  </w:num>
  <w:num w:numId="10">
    <w:abstractNumId w:val="14"/>
  </w:num>
  <w:num w:numId="11">
    <w:abstractNumId w:val="6"/>
  </w:num>
  <w:num w:numId="12">
    <w:abstractNumId w:val="12"/>
  </w:num>
  <w:num w:numId="13">
    <w:abstractNumId w:val="17"/>
  </w:num>
  <w:num w:numId="14">
    <w:abstractNumId w:val="7"/>
  </w:num>
  <w:num w:numId="15">
    <w:abstractNumId w:val="11"/>
  </w:num>
  <w:num w:numId="16">
    <w:abstractNumId w:val="0"/>
  </w:num>
  <w:num w:numId="17">
    <w:abstractNumId w:val="5"/>
  </w:num>
  <w:num w:numId="18">
    <w:abstractNumId w:val="1"/>
  </w:num>
  <w:num w:numId="19">
    <w:abstractNumId w:val="16"/>
  </w:num>
  <w:num w:numId="20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8AE"/>
    <w:rsid w:val="00037BB4"/>
    <w:rsid w:val="00040018"/>
    <w:rsid w:val="000407FE"/>
    <w:rsid w:val="00040C39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2AC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3A96"/>
    <w:rsid w:val="00075273"/>
    <w:rsid w:val="00075BFC"/>
    <w:rsid w:val="000768F7"/>
    <w:rsid w:val="00076ED8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877E3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06A1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0D10"/>
    <w:rsid w:val="000C1387"/>
    <w:rsid w:val="000C1667"/>
    <w:rsid w:val="000C275C"/>
    <w:rsid w:val="000C4D6D"/>
    <w:rsid w:val="000C56E9"/>
    <w:rsid w:val="000C5891"/>
    <w:rsid w:val="000C6A34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3C2C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14B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5194"/>
    <w:rsid w:val="00206A63"/>
    <w:rsid w:val="00207331"/>
    <w:rsid w:val="00207C4E"/>
    <w:rsid w:val="002108D2"/>
    <w:rsid w:val="00210C6E"/>
    <w:rsid w:val="002114FB"/>
    <w:rsid w:val="0021211A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009"/>
    <w:rsid w:val="002932D5"/>
    <w:rsid w:val="00296366"/>
    <w:rsid w:val="0029679F"/>
    <w:rsid w:val="00296FDB"/>
    <w:rsid w:val="00297B28"/>
    <w:rsid w:val="002A04F9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372C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359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3CF8"/>
    <w:rsid w:val="003C68FA"/>
    <w:rsid w:val="003C7843"/>
    <w:rsid w:val="003C7A2F"/>
    <w:rsid w:val="003D06B1"/>
    <w:rsid w:val="003D16E8"/>
    <w:rsid w:val="003D1856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68B"/>
    <w:rsid w:val="003F7E3B"/>
    <w:rsid w:val="004001C1"/>
    <w:rsid w:val="00400AD5"/>
    <w:rsid w:val="00404488"/>
    <w:rsid w:val="004058C6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44A1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77F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D61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1B6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075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6B87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0C8A"/>
    <w:rsid w:val="00742F59"/>
    <w:rsid w:val="00744871"/>
    <w:rsid w:val="00744DA8"/>
    <w:rsid w:val="00745010"/>
    <w:rsid w:val="00745BD7"/>
    <w:rsid w:val="00746F1C"/>
    <w:rsid w:val="00747017"/>
    <w:rsid w:val="00747E01"/>
    <w:rsid w:val="00747F3E"/>
    <w:rsid w:val="00751121"/>
    <w:rsid w:val="007520B3"/>
    <w:rsid w:val="00754A4A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1E8D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2FCD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4339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5A9F"/>
    <w:rsid w:val="008464E5"/>
    <w:rsid w:val="00846BC9"/>
    <w:rsid w:val="00847982"/>
    <w:rsid w:val="0085097A"/>
    <w:rsid w:val="00850D24"/>
    <w:rsid w:val="008512AA"/>
    <w:rsid w:val="008513D5"/>
    <w:rsid w:val="00851844"/>
    <w:rsid w:val="00851A73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901"/>
    <w:rsid w:val="008B2C06"/>
    <w:rsid w:val="008B2EA5"/>
    <w:rsid w:val="008B4243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4841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4BB7"/>
    <w:rsid w:val="009262A8"/>
    <w:rsid w:val="0092781E"/>
    <w:rsid w:val="009279DF"/>
    <w:rsid w:val="00927B2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0BD4"/>
    <w:rsid w:val="00971142"/>
    <w:rsid w:val="0097167C"/>
    <w:rsid w:val="0097784D"/>
    <w:rsid w:val="00981029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2BBA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598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18F7"/>
    <w:rsid w:val="00AA1F4A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4491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0DAD"/>
    <w:rsid w:val="00B1143B"/>
    <w:rsid w:val="00B12657"/>
    <w:rsid w:val="00B12CB0"/>
    <w:rsid w:val="00B13D60"/>
    <w:rsid w:val="00B14EB2"/>
    <w:rsid w:val="00B15468"/>
    <w:rsid w:val="00B16819"/>
    <w:rsid w:val="00B17CB5"/>
    <w:rsid w:val="00B21C82"/>
    <w:rsid w:val="00B225F1"/>
    <w:rsid w:val="00B22CCE"/>
    <w:rsid w:val="00B23CAE"/>
    <w:rsid w:val="00B25A62"/>
    <w:rsid w:val="00B25C06"/>
    <w:rsid w:val="00B26880"/>
    <w:rsid w:val="00B26FC3"/>
    <w:rsid w:val="00B27410"/>
    <w:rsid w:val="00B27F15"/>
    <w:rsid w:val="00B30772"/>
    <w:rsid w:val="00B30A5D"/>
    <w:rsid w:val="00B315FA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5CDA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466E"/>
    <w:rsid w:val="00BF689E"/>
    <w:rsid w:val="00BF727F"/>
    <w:rsid w:val="00BF7D49"/>
    <w:rsid w:val="00C012D6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AF4"/>
    <w:rsid w:val="00C17D28"/>
    <w:rsid w:val="00C20A2A"/>
    <w:rsid w:val="00C22EBF"/>
    <w:rsid w:val="00C239E3"/>
    <w:rsid w:val="00C23A97"/>
    <w:rsid w:val="00C2473B"/>
    <w:rsid w:val="00C26ABB"/>
    <w:rsid w:val="00C27A50"/>
    <w:rsid w:val="00C27F1C"/>
    <w:rsid w:val="00C30227"/>
    <w:rsid w:val="00C308A2"/>
    <w:rsid w:val="00C3124F"/>
    <w:rsid w:val="00C32770"/>
    <w:rsid w:val="00C342F6"/>
    <w:rsid w:val="00C3500F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1A26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5C80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75BF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5BB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2B67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2D5F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414B"/>
    <w:rsid w:val="00EC51A1"/>
    <w:rsid w:val="00EC72C1"/>
    <w:rsid w:val="00ED10DE"/>
    <w:rsid w:val="00ED1288"/>
    <w:rsid w:val="00ED2F9B"/>
    <w:rsid w:val="00ED463D"/>
    <w:rsid w:val="00ED6A7D"/>
    <w:rsid w:val="00EE1027"/>
    <w:rsid w:val="00EE49F6"/>
    <w:rsid w:val="00EE5C29"/>
    <w:rsid w:val="00EF0B59"/>
    <w:rsid w:val="00EF16D7"/>
    <w:rsid w:val="00EF194E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336F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4462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263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1EA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0C70D9E9-D672-48B3-BB77-30B57B561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customStyle="1" w:styleId="GridTable1Light1">
    <w:name w:val="Grid Table 1 Light1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751121"/>
    <w:rPr>
      <w:sz w:val="24"/>
      <w:szCs w:val="24"/>
      <w:lang w:val="en-US" w:eastAsia="en-US"/>
    </w:rPr>
  </w:style>
  <w:style w:type="table" w:customStyle="1" w:styleId="GridTable1Light10">
    <w:name w:val="Grid Table 1 Light1"/>
    <w:basedOn w:val="TableNormal"/>
    <w:uiPriority w:val="46"/>
    <w:qFormat/>
    <w:rsid w:val="00751121"/>
    <w:rPr>
      <w:rFonts w:eastAsia="SimSun"/>
      <w:lang w:val="en-US"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B3E4D68-F40C-4227-813C-23733FACE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0</TotalTime>
  <Pages>6</Pages>
  <Words>699</Words>
  <Characters>3986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4676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2</cp:revision>
  <cp:lastPrinted>2013-10-18T08:32:00Z</cp:lastPrinted>
  <dcterms:created xsi:type="dcterms:W3CDTF">2024-06-26T03:04:00Z</dcterms:created>
  <dcterms:modified xsi:type="dcterms:W3CDTF">2024-06-26T03:04:00Z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